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17986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PLANE</w:t>
      </w:r>
      <w:r>
        <w:rPr>
          <w:rStyle w:val="s1"/>
        </w:rPr>
        <w:t xml:space="preserve">       (fl.1506)</w:t>
      </w:r>
    </w:p>
    <w:p w14:paraId="7EDFC086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Dersingham</w:t>
      </w:r>
      <w:proofErr w:type="spellEnd"/>
      <w:r>
        <w:rPr>
          <w:rStyle w:val="s1"/>
        </w:rPr>
        <w:t>, Norfolk.</w:t>
      </w:r>
    </w:p>
    <w:p w14:paraId="68E9D362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</w:p>
    <w:p w14:paraId="6D5F366F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</w:p>
    <w:p w14:paraId="78B82660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1506</w:t>
      </w:r>
      <w:r>
        <w:rPr>
          <w:rStyle w:val="s1"/>
        </w:rPr>
        <w:tab/>
        <w:t>He made his Will.</w:t>
      </w:r>
    </w:p>
    <w:p w14:paraId="4BA51A00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322)</w:t>
      </w:r>
    </w:p>
    <w:p w14:paraId="17E345D9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</w:p>
    <w:p w14:paraId="04FB5321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</w:p>
    <w:p w14:paraId="38B0BC6E" w14:textId="77777777" w:rsidR="004F7352" w:rsidRDefault="004F7352" w:rsidP="004F735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18 January 2020</w:t>
      </w:r>
    </w:p>
    <w:p w14:paraId="52CD01DC" w14:textId="77777777" w:rsidR="006B2F86" w:rsidRPr="00E71FC3" w:rsidRDefault="004F73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CBD70" w14:textId="77777777" w:rsidR="004F7352" w:rsidRDefault="004F7352" w:rsidP="00E71FC3">
      <w:pPr>
        <w:spacing w:after="0" w:line="240" w:lineRule="auto"/>
      </w:pPr>
      <w:r>
        <w:separator/>
      </w:r>
    </w:p>
  </w:endnote>
  <w:endnote w:type="continuationSeparator" w:id="0">
    <w:p w14:paraId="61D78CF3" w14:textId="77777777" w:rsidR="004F7352" w:rsidRDefault="004F73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4A9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D45FE" w14:textId="77777777" w:rsidR="004F7352" w:rsidRDefault="004F7352" w:rsidP="00E71FC3">
      <w:pPr>
        <w:spacing w:after="0" w:line="240" w:lineRule="auto"/>
      </w:pPr>
      <w:r>
        <w:separator/>
      </w:r>
    </w:p>
  </w:footnote>
  <w:footnote w:type="continuationSeparator" w:id="0">
    <w:p w14:paraId="73357515" w14:textId="77777777" w:rsidR="004F7352" w:rsidRDefault="004F73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352"/>
    <w:rsid w:val="001A7C09"/>
    <w:rsid w:val="004F73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46F3E"/>
  <w15:chartTrackingRefBased/>
  <w15:docId w15:val="{A2B397EF-379D-4E10-80A8-5A6503C5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F735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F735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2020-01-31T20:30:00Z</dcterms:created>
  <dcterms:modified xsi:type="dcterms:W3CDTF">2020-01-31T20:31:00Z</dcterms:modified>
</cp:coreProperties>
</file>